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43BF4" w14:textId="77777777" w:rsidR="002F6576" w:rsidRDefault="002F6576" w:rsidP="002F6576">
      <w:pPr>
        <w:pStyle w:val="NoSpacing"/>
        <w:tabs>
          <w:tab w:val="left" w:pos="1440"/>
        </w:tabs>
        <w:jc w:val="both"/>
      </w:pPr>
      <w:r>
        <w:rPr>
          <w:u w:val="single"/>
        </w:rPr>
        <w:t>Agnes GRIFFIN</w:t>
      </w:r>
      <w:r>
        <w:t xml:space="preserve">       (fl.1483)</w:t>
      </w:r>
    </w:p>
    <w:p w14:paraId="413CE2D9" w14:textId="77777777" w:rsidR="002F6576" w:rsidRDefault="002F6576" w:rsidP="002F6576">
      <w:pPr>
        <w:pStyle w:val="NoSpacing"/>
        <w:tabs>
          <w:tab w:val="left" w:pos="1440"/>
        </w:tabs>
        <w:jc w:val="both"/>
      </w:pPr>
    </w:p>
    <w:p w14:paraId="57D76530" w14:textId="77777777" w:rsidR="002F6576" w:rsidRDefault="002F6576" w:rsidP="002F6576">
      <w:pPr>
        <w:pStyle w:val="NoSpacing"/>
        <w:tabs>
          <w:tab w:val="left" w:pos="1440"/>
        </w:tabs>
        <w:jc w:val="both"/>
      </w:pPr>
    </w:p>
    <w:p w14:paraId="7D51D1C7" w14:textId="77777777" w:rsidR="002F6576" w:rsidRDefault="002F6576" w:rsidP="002F6576">
      <w:pPr>
        <w:pStyle w:val="NoSpacing"/>
        <w:tabs>
          <w:tab w:val="left" w:pos="1440"/>
        </w:tabs>
        <w:jc w:val="both"/>
      </w:pPr>
      <w:r>
        <w:t>= 1 Sir Walter Griffin.</w:t>
      </w:r>
    </w:p>
    <w:p w14:paraId="46E9BC59" w14:textId="77777777" w:rsidR="002F6576" w:rsidRDefault="002F6576" w:rsidP="002F6576">
      <w:pPr>
        <w:pStyle w:val="NoSpacing"/>
      </w:pPr>
      <w:r>
        <w:t>(“The Register of Thomas Rotherham, Archbishop of York 1480-1500</w:t>
      </w:r>
    </w:p>
    <w:p w14:paraId="0FEB8252" w14:textId="77777777" w:rsidR="002F6576" w:rsidRDefault="002F6576" w:rsidP="002F6576">
      <w:pPr>
        <w:pStyle w:val="NoSpacing"/>
        <w:tabs>
          <w:tab w:val="left" w:pos="1440"/>
        </w:tabs>
        <w:jc w:val="both"/>
      </w:pPr>
      <w:r>
        <w:t xml:space="preserve">vol.1” ed. Eric </w:t>
      </w:r>
      <w:proofErr w:type="spellStart"/>
      <w:r>
        <w:t>E.Barker</w:t>
      </w:r>
      <w:proofErr w:type="spellEnd"/>
      <w:r>
        <w:t>, pub. The Canterbury and York Society, 1974, p.36)</w:t>
      </w:r>
    </w:p>
    <w:p w14:paraId="58F32B0D" w14:textId="77777777" w:rsidR="002F6576" w:rsidRDefault="002F6576" w:rsidP="002F6576">
      <w:pPr>
        <w:pStyle w:val="NoSpacing"/>
        <w:tabs>
          <w:tab w:val="left" w:pos="1440"/>
        </w:tabs>
        <w:jc w:val="both"/>
      </w:pPr>
    </w:p>
    <w:p w14:paraId="03C77276" w14:textId="77777777" w:rsidR="002F6576" w:rsidRDefault="002F6576" w:rsidP="002F6576">
      <w:pPr>
        <w:pStyle w:val="NoSpacing"/>
        <w:tabs>
          <w:tab w:val="left" w:pos="1440"/>
        </w:tabs>
        <w:jc w:val="both"/>
      </w:pPr>
    </w:p>
    <w:p w14:paraId="157EB917" w14:textId="77777777" w:rsidR="002F6576" w:rsidRDefault="002F6576" w:rsidP="002F6576">
      <w:pPr>
        <w:pStyle w:val="NoSpacing"/>
        <w:tabs>
          <w:tab w:val="left" w:pos="1440"/>
        </w:tabs>
        <w:jc w:val="both"/>
      </w:pPr>
      <w:r>
        <w:t>10 Sep.1483</w:t>
      </w:r>
      <w:r>
        <w:tab/>
        <w:t>The Vicar of Burton Agnes was licensed to solemnise her marriage to</w:t>
      </w:r>
    </w:p>
    <w:p w14:paraId="398F5EE1" w14:textId="77777777" w:rsidR="002F6576" w:rsidRDefault="002F6576" w:rsidP="002F6576">
      <w:pPr>
        <w:pStyle w:val="NoSpacing"/>
        <w:tabs>
          <w:tab w:val="left" w:pos="1440"/>
        </w:tabs>
        <w:jc w:val="both"/>
      </w:pPr>
      <w:r>
        <w:tab/>
        <w:t>sir Gervase Clifton in his parish church.   (ibid.)</w:t>
      </w:r>
    </w:p>
    <w:p w14:paraId="4C37A811" w14:textId="77777777" w:rsidR="002F6576" w:rsidRDefault="002F6576" w:rsidP="002F6576">
      <w:pPr>
        <w:pStyle w:val="NoSpacing"/>
        <w:tabs>
          <w:tab w:val="left" w:pos="1440"/>
        </w:tabs>
        <w:jc w:val="both"/>
      </w:pPr>
    </w:p>
    <w:p w14:paraId="0E377536" w14:textId="77777777" w:rsidR="002F6576" w:rsidRDefault="002F6576" w:rsidP="002F6576">
      <w:pPr>
        <w:pStyle w:val="NoSpacing"/>
        <w:tabs>
          <w:tab w:val="left" w:pos="1440"/>
        </w:tabs>
        <w:jc w:val="both"/>
      </w:pPr>
    </w:p>
    <w:p w14:paraId="009854B7" w14:textId="77777777" w:rsidR="002F6576" w:rsidRDefault="002F6576" w:rsidP="002F6576">
      <w:pPr>
        <w:pStyle w:val="NoSpacing"/>
        <w:tabs>
          <w:tab w:val="left" w:pos="1440"/>
        </w:tabs>
        <w:jc w:val="both"/>
      </w:pPr>
      <w:r>
        <w:t>15 July 2019</w:t>
      </w:r>
    </w:p>
    <w:p w14:paraId="2BD63A43" w14:textId="77777777" w:rsidR="006B2F86" w:rsidRPr="00E71FC3" w:rsidRDefault="002F657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DF8E0" w14:textId="77777777" w:rsidR="002F6576" w:rsidRDefault="002F6576" w:rsidP="00E71FC3">
      <w:pPr>
        <w:spacing w:after="0" w:line="240" w:lineRule="auto"/>
      </w:pPr>
      <w:r>
        <w:separator/>
      </w:r>
    </w:p>
  </w:endnote>
  <w:endnote w:type="continuationSeparator" w:id="0">
    <w:p w14:paraId="35374F85" w14:textId="77777777" w:rsidR="002F6576" w:rsidRDefault="002F65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C3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5F4AE" w14:textId="77777777" w:rsidR="002F6576" w:rsidRDefault="002F6576" w:rsidP="00E71FC3">
      <w:pPr>
        <w:spacing w:after="0" w:line="240" w:lineRule="auto"/>
      </w:pPr>
      <w:r>
        <w:separator/>
      </w:r>
    </w:p>
  </w:footnote>
  <w:footnote w:type="continuationSeparator" w:id="0">
    <w:p w14:paraId="0E94872E" w14:textId="77777777" w:rsidR="002F6576" w:rsidRDefault="002F65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76"/>
    <w:rsid w:val="001A7C09"/>
    <w:rsid w:val="002F657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4764B"/>
  <w15:chartTrackingRefBased/>
  <w15:docId w15:val="{CC39C691-D924-4896-A67C-620F985A7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2019-07-25T19:20:00Z</dcterms:created>
  <dcterms:modified xsi:type="dcterms:W3CDTF">2019-07-25T19:20:00Z</dcterms:modified>
</cp:coreProperties>
</file>